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34A534EE"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5E4444">
        <w:rPr>
          <w:b/>
          <w:noProof/>
          <w:sz w:val="24"/>
          <w:lang w:eastAsia="zh-CN"/>
        </w:rPr>
        <w:t>3</w:t>
      </w:r>
      <w:r w:rsidRPr="0033027D">
        <w:rPr>
          <w:b/>
          <w:noProof/>
          <w:sz w:val="24"/>
        </w:rPr>
        <w:tab/>
      </w:r>
      <w:r w:rsidR="000F7A5C" w:rsidRPr="000F7A5C">
        <w:rPr>
          <w:b/>
          <w:noProof/>
          <w:sz w:val="24"/>
        </w:rPr>
        <w:t>RP-240304</w:t>
      </w:r>
    </w:p>
    <w:p w14:paraId="56B7450D" w14:textId="44854A2F" w:rsidR="006A45BA" w:rsidRPr="006A45BA" w:rsidRDefault="005E4444" w:rsidP="0033027D">
      <w:pPr>
        <w:pStyle w:val="CRCoverPage"/>
        <w:tabs>
          <w:tab w:val="right" w:pos="9639"/>
        </w:tabs>
        <w:spacing w:after="0"/>
        <w:rPr>
          <w:b/>
          <w:noProof/>
          <w:sz w:val="24"/>
        </w:rPr>
      </w:pPr>
      <w:r w:rsidRPr="005E4444">
        <w:rPr>
          <w:b/>
          <w:noProof/>
          <w:sz w:val="24"/>
        </w:rPr>
        <w:t>Maastricht, Netherlands, March 18-21, 2024</w:t>
      </w:r>
      <w:r w:rsidR="00A93502" w:rsidRPr="00A93502">
        <w:rPr>
          <w:b/>
          <w:noProof/>
          <w:sz w:val="24"/>
        </w:rPr>
        <w:t xml:space="preserve">                                   </w:t>
      </w:r>
      <w:r w:rsidR="0033027D" w:rsidRPr="0033027D">
        <w:rPr>
          <w:b/>
          <w:noProof/>
          <w:sz w:val="24"/>
        </w:rPr>
        <w:tab/>
      </w:r>
      <w:r w:rsidR="00762B29" w:rsidRPr="00762B29">
        <w:rPr>
          <w:bCs/>
          <w:noProof/>
          <w:sz w:val="24"/>
        </w:rPr>
        <w:t xml:space="preserve">(revision of </w:t>
      </w:r>
      <w:r w:rsidR="007D4A5E" w:rsidRPr="007D4A5E">
        <w:rPr>
          <w:bCs/>
          <w:noProof/>
          <w:sz w:val="24"/>
        </w:rPr>
        <w:t>RP-233382</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13D6F46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E4444">
        <w:rPr>
          <w:rFonts w:ascii="Arial" w:eastAsia="Batang" w:hAnsi="Arial"/>
          <w:b/>
          <w:sz w:val="24"/>
          <w:szCs w:val="24"/>
          <w:lang w:eastAsia="zh-CN"/>
        </w:rPr>
        <w:t>4</w:t>
      </w:r>
      <w:r w:rsidR="005D38C4">
        <w:rPr>
          <w:rFonts w:ascii="Arial" w:eastAsia="Batang" w:hAnsi="Arial"/>
          <w:b/>
          <w:sz w:val="24"/>
          <w:szCs w:val="24"/>
          <w:lang w:eastAsia="zh-CN"/>
        </w:rPr>
        <w:t>.</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1EAF5E08" w:rsidR="00482FBA" w:rsidRPr="003C697E" w:rsidRDefault="005A5F7F" w:rsidP="00625821">
      <w:pPr>
        <w:numPr>
          <w:ilvl w:val="2"/>
          <w:numId w:val="9"/>
        </w:numPr>
        <w:overflowPunct/>
        <w:autoSpaceDE/>
        <w:autoSpaceDN/>
        <w:adjustRightInd/>
        <w:spacing w:after="0" w:line="276" w:lineRule="auto"/>
        <w:textAlignment w:val="auto"/>
        <w:rPr>
          <w:lang w:val="en-US" w:eastAsia="ko-KR"/>
        </w:rPr>
      </w:pPr>
      <w:r w:rsidRPr="003C697E">
        <w:rPr>
          <w:bCs/>
        </w:rPr>
        <w:t xml:space="preserve">Specify the </w:t>
      </w:r>
      <w:r w:rsidR="001859ED" w:rsidRPr="003C697E">
        <w:rPr>
          <w:rFonts w:eastAsia="DengXian"/>
          <w:lang w:eastAsia="zh-CN"/>
        </w:rPr>
        <w:t>protocol and procedures for SL positioning between U</w:t>
      </w:r>
      <w:r w:rsidR="000B0173" w:rsidRPr="003C697E">
        <w:rPr>
          <w:rFonts w:eastAsia="DengXian"/>
          <w:lang w:eastAsia="zh-CN"/>
        </w:rPr>
        <w:t>E</w:t>
      </w:r>
      <w:r w:rsidR="001859ED" w:rsidRPr="003C697E">
        <w:rPr>
          <w:rFonts w:eastAsia="DengXian"/>
          <w:lang w:eastAsia="zh-CN"/>
        </w:rPr>
        <w:t>s and LMF</w:t>
      </w:r>
      <w:r w:rsidR="003A68E0" w:rsidRPr="003C697E">
        <w:rPr>
          <w:rFonts w:eastAsia="MS Mincho"/>
          <w:lang w:eastAsia="zh-CN"/>
        </w:rPr>
        <w:t>.</w:t>
      </w:r>
      <w:r w:rsidR="00881128" w:rsidRPr="003C697E">
        <w:rPr>
          <w:rFonts w:eastAsia="MS Mincho"/>
          <w:lang w:eastAsia="zh-CN"/>
        </w:rPr>
        <w:t xml:space="preserve"> </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lastRenderedPageBreak/>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2D0B9943"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4CD824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1B0B03BB"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595E8F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1BBB956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8E444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8B89" w14:textId="77777777" w:rsidR="008E4449" w:rsidRDefault="008E4449">
      <w:r>
        <w:separator/>
      </w:r>
    </w:p>
  </w:endnote>
  <w:endnote w:type="continuationSeparator" w:id="0">
    <w:p w14:paraId="0CF9967C" w14:textId="77777777" w:rsidR="008E4449" w:rsidRDefault="008E4449">
      <w:r>
        <w:continuationSeparator/>
      </w:r>
    </w:p>
  </w:endnote>
  <w:endnote w:type="continuationNotice" w:id="1">
    <w:p w14:paraId="7A557828" w14:textId="77777777" w:rsidR="008E4449" w:rsidRDefault="008E4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2921" w14:textId="77777777" w:rsidR="008E4449" w:rsidRDefault="008E4449">
      <w:r>
        <w:separator/>
      </w:r>
    </w:p>
  </w:footnote>
  <w:footnote w:type="continuationSeparator" w:id="0">
    <w:p w14:paraId="37FDD8B9" w14:textId="77777777" w:rsidR="008E4449" w:rsidRDefault="008E4449">
      <w:r>
        <w:continuationSeparator/>
      </w:r>
    </w:p>
  </w:footnote>
  <w:footnote w:type="continuationNotice" w:id="1">
    <w:p w14:paraId="04FD21B1" w14:textId="77777777" w:rsidR="008E4449" w:rsidRDefault="008E4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2623"/>
    <w:rsid w:val="000F74CF"/>
    <w:rsid w:val="000F781B"/>
    <w:rsid w:val="000F7A5C"/>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26228"/>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97E"/>
    <w:rsid w:val="003C6DA6"/>
    <w:rsid w:val="003D2781"/>
    <w:rsid w:val="003D3F0F"/>
    <w:rsid w:val="003D4231"/>
    <w:rsid w:val="003D4BD3"/>
    <w:rsid w:val="003D62A9"/>
    <w:rsid w:val="003E5C58"/>
    <w:rsid w:val="003E7218"/>
    <w:rsid w:val="003F04C7"/>
    <w:rsid w:val="003F268E"/>
    <w:rsid w:val="003F407C"/>
    <w:rsid w:val="003F69D8"/>
    <w:rsid w:val="003F7142"/>
    <w:rsid w:val="003F7B3D"/>
    <w:rsid w:val="0040240E"/>
    <w:rsid w:val="0040414A"/>
    <w:rsid w:val="004062DD"/>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444"/>
    <w:rsid w:val="005E4658"/>
    <w:rsid w:val="005E51D8"/>
    <w:rsid w:val="005E55F0"/>
    <w:rsid w:val="005E767F"/>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3BF5"/>
    <w:rsid w:val="007C4B3F"/>
    <w:rsid w:val="007C6CCA"/>
    <w:rsid w:val="007C7E14"/>
    <w:rsid w:val="007D03D2"/>
    <w:rsid w:val="007D1AB2"/>
    <w:rsid w:val="007D36CF"/>
    <w:rsid w:val="007D4A5E"/>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342F"/>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4449"/>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173"/>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5C98"/>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C6B8F"/>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51554693">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customXml/itemProps2.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4.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7</Pages>
  <Words>3007</Words>
  <Characters>17142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20109</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36</cp:revision>
  <cp:lastPrinted>2000-03-01T02:31:00Z</cp:lastPrinted>
  <dcterms:created xsi:type="dcterms:W3CDTF">2023-11-27T03:08:00Z</dcterms:created>
  <dcterms:modified xsi:type="dcterms:W3CDTF">2024-03-11T02:45:00Z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